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7892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CLAYDON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77DA6A8D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136AA8C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397221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C61D0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joined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rebellion.</w:t>
      </w:r>
    </w:p>
    <w:p w14:paraId="40A12BEC" w14:textId="77777777" w:rsidR="00C16F00" w:rsidRDefault="00C16F00" w:rsidP="00C16F0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p.431)</w:t>
      </w:r>
    </w:p>
    <w:p w14:paraId="021EE1E4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CCA38B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AB02C9" w14:textId="77777777" w:rsidR="00C16F00" w:rsidRDefault="00C16F00" w:rsidP="00C16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p w14:paraId="75822D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9B072" w14:textId="77777777" w:rsidR="00C16F00" w:rsidRDefault="00C16F00" w:rsidP="009139A6">
      <w:r>
        <w:separator/>
      </w:r>
    </w:p>
  </w:endnote>
  <w:endnote w:type="continuationSeparator" w:id="0">
    <w:p w14:paraId="1F1A1D27" w14:textId="77777777" w:rsidR="00C16F00" w:rsidRDefault="00C16F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CCF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D7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8F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54C14" w14:textId="77777777" w:rsidR="00C16F00" w:rsidRDefault="00C16F00" w:rsidP="009139A6">
      <w:r>
        <w:separator/>
      </w:r>
    </w:p>
  </w:footnote>
  <w:footnote w:type="continuationSeparator" w:id="0">
    <w:p w14:paraId="2C68A3CD" w14:textId="77777777" w:rsidR="00C16F00" w:rsidRDefault="00C16F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F0E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86C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2C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0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6F0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A7053"/>
  <w15:chartTrackingRefBased/>
  <w15:docId w15:val="{B00A8118-E1E4-4ABB-802E-D888A898F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2022-08-14T11:24:00Z</dcterms:created>
  <dcterms:modified xsi:type="dcterms:W3CDTF">2022-08-14T11:24:00Z</dcterms:modified>
</cp:coreProperties>
</file>